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87B531" w14:textId="77777777" w:rsidR="00D25D45" w:rsidRPr="00D25D45" w:rsidRDefault="00D25D45" w:rsidP="00D25D45">
      <w:pPr>
        <w:pStyle w:val="Nagwek8"/>
        <w:tabs>
          <w:tab w:val="left" w:pos="0"/>
        </w:tabs>
        <w:spacing w:line="276" w:lineRule="auto"/>
        <w:jc w:val="right"/>
        <w:rPr>
          <w:rFonts w:ascii="Lato" w:hAnsi="Lato" w:cs="Arial"/>
          <w:b/>
          <w:i w:val="0"/>
          <w:iCs w:val="0"/>
          <w:sz w:val="24"/>
          <w:szCs w:val="24"/>
        </w:rPr>
      </w:pPr>
      <w:r w:rsidRPr="00D25D45">
        <w:rPr>
          <w:rFonts w:ascii="Lato" w:hAnsi="Lato" w:cs="Arial"/>
          <w:b/>
          <w:i w:val="0"/>
          <w:iCs w:val="0"/>
          <w:sz w:val="24"/>
          <w:szCs w:val="24"/>
        </w:rPr>
        <w:t xml:space="preserve">Załącznik nr 1 do zapytania ofertowego </w:t>
      </w:r>
    </w:p>
    <w:p w14:paraId="0CB19FC8" w14:textId="10973853" w:rsidR="003249F5" w:rsidRPr="00D25D45" w:rsidRDefault="003249F5" w:rsidP="00D25D45">
      <w:pPr>
        <w:pStyle w:val="Nagwek8"/>
        <w:tabs>
          <w:tab w:val="left" w:pos="0"/>
        </w:tabs>
        <w:spacing w:after="120" w:line="276" w:lineRule="auto"/>
        <w:rPr>
          <w:rFonts w:ascii="Lato" w:hAnsi="Lato" w:cs="Arial"/>
          <w:i w:val="0"/>
          <w:iCs w:val="0"/>
          <w:sz w:val="24"/>
          <w:szCs w:val="24"/>
        </w:rPr>
      </w:pPr>
      <w:r w:rsidRPr="003249F5">
        <w:rPr>
          <w:rFonts w:ascii="Lato" w:hAnsi="Lato" w:cs="Arial"/>
          <w:i w:val="0"/>
          <w:iCs w:val="0"/>
          <w:sz w:val="24"/>
          <w:szCs w:val="24"/>
        </w:rPr>
        <w:t>F</w:t>
      </w:r>
      <w:r w:rsidR="009C6805">
        <w:rPr>
          <w:rFonts w:ascii="Lato" w:hAnsi="Lato" w:cs="Arial"/>
          <w:i w:val="0"/>
          <w:iCs w:val="0"/>
          <w:sz w:val="24"/>
          <w:szCs w:val="24"/>
        </w:rPr>
        <w:t>ormularz ofertowy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AA5D32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AA5D32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AA5D32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AA5D32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AA5D32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5C7B8EE1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-247430390"/>
          <w:placeholder>
            <w:docPart w:val="F3EE8AD76C4541758F9AD05A57183BEE"/>
          </w:placeholder>
          <w:text/>
        </w:sdtPr>
        <w:sdtEndPr/>
        <w:sdtContent>
          <w:r w:rsidR="00C3355D" w:rsidRPr="00C3355D">
            <w:rPr>
              <w:rFonts w:ascii="Lato" w:hAnsi="Lato" w:cstheme="minorHAnsi"/>
              <w:b/>
              <w:bCs/>
              <w:sz w:val="24"/>
              <w:szCs w:val="24"/>
            </w:rPr>
            <w:t>Zakup fotela ginekologicznego z regulowaną wysokością</w:t>
          </w:r>
        </w:sdtContent>
      </w:sdt>
    </w:p>
    <w:p w14:paraId="23D02256" w14:textId="7FEAC9B8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text/>
        </w:sdtPr>
        <w:sdtEndPr/>
        <w:sdtContent>
          <w:r w:rsidR="00C3355D">
            <w:rPr>
              <w:rFonts w:ascii="Lato" w:hAnsi="Lato" w:cs="Arial"/>
              <w:iCs/>
              <w:color w:val="000000"/>
              <w:sz w:val="24"/>
              <w:szCs w:val="24"/>
            </w:rPr>
            <w:t>zakupie, dostawie i montażu fotela ginekologicznego z regulowaną wysokością</w:t>
          </w:r>
        </w:sdtContent>
      </w:sdt>
      <w:r w:rsidR="00492A8E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AA5D32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AA5D32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AA5D32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AA5D32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AA5D32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AA5D32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AA5D32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AA5D32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AA5D32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AA5D32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AA5D32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AA5D32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AA5D32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AA5D32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AA5D32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AA5D32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AA5D32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bookmarkStart w:id="0" w:name="_GoBack"/>
      <w:bookmarkEnd w:id="0"/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lastRenderedPageBreak/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6AA9E" w14:textId="77777777" w:rsidR="00981684" w:rsidRDefault="00981684" w:rsidP="00EE3EBA">
      <w:r>
        <w:separator/>
      </w:r>
    </w:p>
  </w:endnote>
  <w:endnote w:type="continuationSeparator" w:id="0">
    <w:p w14:paraId="6C7E0F1E" w14:textId="77777777" w:rsidR="00981684" w:rsidRDefault="0098168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Calibri"/>
    <w:charset w:val="EE"/>
    <w:family w:val="swiss"/>
    <w:pitch w:val="variable"/>
    <w:sig w:usb0="00000001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AA5D32" w:rsidRDefault="00AA5D32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2938D3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AA5D32" w:rsidRDefault="00AA5D3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BE72E3" w14:textId="77777777" w:rsidR="00981684" w:rsidRDefault="00981684" w:rsidP="00EE3EBA">
      <w:r>
        <w:separator/>
      </w:r>
    </w:p>
  </w:footnote>
  <w:footnote w:type="continuationSeparator" w:id="0">
    <w:p w14:paraId="454B160A" w14:textId="77777777" w:rsidR="00981684" w:rsidRDefault="0098168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6D98E" w14:textId="6527FA2A" w:rsidR="00AA5D32" w:rsidRDefault="00AA5D32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AA5D32" w:rsidRDefault="00AA5D3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A3C8C"/>
    <w:rsid w:val="002408EB"/>
    <w:rsid w:val="002938D3"/>
    <w:rsid w:val="002A5CE8"/>
    <w:rsid w:val="002B14CA"/>
    <w:rsid w:val="002F5C87"/>
    <w:rsid w:val="003249F5"/>
    <w:rsid w:val="00391827"/>
    <w:rsid w:val="003F6F6A"/>
    <w:rsid w:val="004857DE"/>
    <w:rsid w:val="00492A8E"/>
    <w:rsid w:val="004A2DD1"/>
    <w:rsid w:val="004D291F"/>
    <w:rsid w:val="005F1CB3"/>
    <w:rsid w:val="00683738"/>
    <w:rsid w:val="00737547"/>
    <w:rsid w:val="007E4EC6"/>
    <w:rsid w:val="00826C22"/>
    <w:rsid w:val="008318F2"/>
    <w:rsid w:val="0083214B"/>
    <w:rsid w:val="00873709"/>
    <w:rsid w:val="009243D4"/>
    <w:rsid w:val="009612FF"/>
    <w:rsid w:val="00981684"/>
    <w:rsid w:val="009A3FF7"/>
    <w:rsid w:val="009C6805"/>
    <w:rsid w:val="00AA5D32"/>
    <w:rsid w:val="00AA5E03"/>
    <w:rsid w:val="00BE2385"/>
    <w:rsid w:val="00C26CB5"/>
    <w:rsid w:val="00C3355D"/>
    <w:rsid w:val="00CA46D8"/>
    <w:rsid w:val="00D25D45"/>
    <w:rsid w:val="00DE6F14"/>
    <w:rsid w:val="00E06653"/>
    <w:rsid w:val="00EE3EBA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Calibri"/>
    <w:charset w:val="EE"/>
    <w:family w:val="swiss"/>
    <w:pitch w:val="variable"/>
    <w:sig w:usb0="00000001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16787A"/>
    <w:rsid w:val="00236DA8"/>
    <w:rsid w:val="002A5CE8"/>
    <w:rsid w:val="002F5C87"/>
    <w:rsid w:val="00573553"/>
    <w:rsid w:val="005F1CB3"/>
    <w:rsid w:val="007E4EC6"/>
    <w:rsid w:val="0087519B"/>
    <w:rsid w:val="00B438B5"/>
    <w:rsid w:val="00EB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F8CDF75C.dotm</Template>
  <TotalTime>41</TotalTime>
  <Pages>2</Pages>
  <Words>196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Joanna Kotwica</cp:lastModifiedBy>
  <cp:revision>14</cp:revision>
  <dcterms:created xsi:type="dcterms:W3CDTF">2025-07-16T10:37:00Z</dcterms:created>
  <dcterms:modified xsi:type="dcterms:W3CDTF">2026-04-03T09:25:00Z</dcterms:modified>
</cp:coreProperties>
</file>